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82" w:rsidRPr="00F325E1" w:rsidRDefault="00DC3982">
      <w:pPr>
        <w:rPr>
          <w:rFonts w:ascii="Times New Roman" w:hAnsi="Times New Roman"/>
        </w:rPr>
      </w:pPr>
    </w:p>
    <w:p w:rsidR="00DC3982" w:rsidRPr="00F325E1" w:rsidRDefault="00DC3982" w:rsidP="00544CEE">
      <w:pPr>
        <w:spacing w:line="240" w:lineRule="auto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</w:rPr>
        <w:t xml:space="preserve">                                                          </w:t>
      </w:r>
      <w:r w:rsidRPr="00F325E1">
        <w:rPr>
          <w:rFonts w:ascii="Times New Roman" w:hAnsi="Times New Roman"/>
          <w:sz w:val="28"/>
          <w:szCs w:val="28"/>
        </w:rPr>
        <w:t>Пояснительная записка</w:t>
      </w:r>
    </w:p>
    <w:p w:rsidR="00DC3982" w:rsidRPr="00F325E1" w:rsidRDefault="00DC3982" w:rsidP="00544CEE">
      <w:pPr>
        <w:spacing w:line="240" w:lineRule="auto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           к отчету о численности и денежному содержанию</w:t>
      </w:r>
    </w:p>
    <w:p w:rsidR="00DC3982" w:rsidRPr="00F325E1" w:rsidRDefault="00DC3982" w:rsidP="00544CEE">
      <w:pPr>
        <w:spacing w:line="240" w:lineRule="auto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   муниципальных служащих и работников муниципальных</w:t>
      </w:r>
    </w:p>
    <w:p w:rsidR="00DC3982" w:rsidRDefault="00DC3982" w:rsidP="00544CEE">
      <w:pPr>
        <w:spacing w:line="240" w:lineRule="auto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           учреждений МО «Ленский муниципальный район»</w:t>
      </w:r>
    </w:p>
    <w:p w:rsidR="00DC3982" w:rsidRPr="00F325E1" w:rsidRDefault="00DC3982" w:rsidP="00544CEE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При соотношении численности муниципальных служащих и работников муниципальных учреждений за 9 месяцев 2015года к  9 месяцам 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года имеются расхождения: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По муниципальным служащим Администрации МО «Ленский муниципальный район» увеличение за 9 мес.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года на 1 единицу по финансовому отделу</w:t>
      </w:r>
      <w:r>
        <w:rPr>
          <w:rFonts w:ascii="Times New Roman" w:hAnsi="Times New Roman"/>
          <w:sz w:val="28"/>
          <w:szCs w:val="28"/>
        </w:rPr>
        <w:t xml:space="preserve"> Администрации МО «Ленский муниципальный район». По состоянию на 1 октября 2014 года   (в августе, сентябре) </w:t>
      </w:r>
      <w:r w:rsidRPr="00F325E1">
        <w:rPr>
          <w:rFonts w:ascii="Times New Roman" w:hAnsi="Times New Roman"/>
          <w:sz w:val="28"/>
          <w:szCs w:val="28"/>
        </w:rPr>
        <w:t xml:space="preserve"> в ФО одна единица была вакантна, в 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году все штатные единицы заняты.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По  численности работников муниципальных учреждений расхождение в сторону уменьшения </w:t>
      </w:r>
      <w:r>
        <w:rPr>
          <w:rFonts w:ascii="Times New Roman" w:hAnsi="Times New Roman"/>
          <w:sz w:val="28"/>
          <w:szCs w:val="28"/>
        </w:rPr>
        <w:t>по учреждениям образования на 23</w:t>
      </w:r>
      <w:r w:rsidRPr="00F325E1">
        <w:rPr>
          <w:rFonts w:ascii="Times New Roman" w:hAnsi="Times New Roman"/>
          <w:sz w:val="28"/>
          <w:szCs w:val="28"/>
        </w:rPr>
        <w:t>,3 единицы, из-за сокращения штатов вследствие ликвидации МБОУ «Урдомская ООШ», реорганизации МБОУ «Очейская ООШ» и перевода ее в структурное учреждение. Уменьшение пед.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 xml:space="preserve">ставок </w:t>
      </w:r>
      <w:r>
        <w:rPr>
          <w:rFonts w:ascii="Times New Roman" w:hAnsi="Times New Roman"/>
          <w:sz w:val="28"/>
          <w:szCs w:val="28"/>
        </w:rPr>
        <w:t xml:space="preserve">произошло </w:t>
      </w:r>
      <w:r w:rsidRPr="00F325E1">
        <w:rPr>
          <w:rFonts w:ascii="Times New Roman" w:hAnsi="Times New Roman"/>
          <w:sz w:val="28"/>
          <w:szCs w:val="28"/>
        </w:rPr>
        <w:t>в связи с сокращением рабочей недели с 6-ти дневной на 5-ти дневную с 01.09.2015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F325E1">
        <w:rPr>
          <w:rFonts w:ascii="Times New Roman" w:hAnsi="Times New Roman"/>
          <w:sz w:val="28"/>
          <w:szCs w:val="28"/>
        </w:rPr>
        <w:t xml:space="preserve">.  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По культуре уменьшение численности на 4,5 единиц произошло в связи с оптимизацией штатов (библиотека на 2,8 ед., ЦНКТ на 1,7 ед.).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Уменьшение ФОТ  в сумме 6,9 тыс. руб. по выборной муниципальной должности Собрания депутатов МО «Ленский муниципальный район»,  произошло из-за того, что Председатель Собрания депутатов в июне 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года была на больничном.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Увеличение ФОТ муниципальных служащих по </w:t>
      </w:r>
      <w:r>
        <w:rPr>
          <w:rFonts w:ascii="Times New Roman" w:hAnsi="Times New Roman"/>
          <w:sz w:val="28"/>
          <w:szCs w:val="28"/>
        </w:rPr>
        <w:t>финансовому отделу</w:t>
      </w:r>
      <w:r w:rsidRPr="00F325E1">
        <w:rPr>
          <w:rFonts w:ascii="Times New Roman" w:hAnsi="Times New Roman"/>
          <w:sz w:val="28"/>
          <w:szCs w:val="28"/>
        </w:rPr>
        <w:t xml:space="preserve"> в сумме 159,9 тыс. руб. произошл</w:t>
      </w:r>
      <w:r>
        <w:rPr>
          <w:rFonts w:ascii="Times New Roman" w:hAnsi="Times New Roman"/>
          <w:sz w:val="28"/>
          <w:szCs w:val="28"/>
        </w:rPr>
        <w:t>о</w:t>
      </w:r>
      <w:r w:rsidRPr="00F325E1">
        <w:rPr>
          <w:rFonts w:ascii="Times New Roman" w:hAnsi="Times New Roman"/>
          <w:sz w:val="28"/>
          <w:szCs w:val="28"/>
        </w:rPr>
        <w:t xml:space="preserve"> в связи с выплатой компенсации за неиспользованный отпуск при увольнении</w:t>
      </w:r>
      <w:r>
        <w:rPr>
          <w:rFonts w:ascii="Times New Roman" w:hAnsi="Times New Roman"/>
          <w:sz w:val="28"/>
          <w:szCs w:val="28"/>
        </w:rPr>
        <w:t xml:space="preserve"> муниципального служащего</w:t>
      </w:r>
      <w:r w:rsidRPr="00F325E1">
        <w:rPr>
          <w:rFonts w:ascii="Times New Roman" w:hAnsi="Times New Roman"/>
          <w:sz w:val="28"/>
          <w:szCs w:val="28"/>
        </w:rPr>
        <w:t>.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В</w:t>
      </w:r>
      <w:r w:rsidRPr="00F325E1">
        <w:rPr>
          <w:rFonts w:ascii="Times New Roman" w:hAnsi="Times New Roman"/>
          <w:sz w:val="28"/>
          <w:szCs w:val="28"/>
        </w:rPr>
        <w:t xml:space="preserve"> связи с тем, что  в 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году оплачена задолженность по НДФЛ за 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 xml:space="preserve">год </w:t>
      </w:r>
      <w:r>
        <w:rPr>
          <w:rFonts w:ascii="Times New Roman" w:hAnsi="Times New Roman"/>
          <w:sz w:val="28"/>
          <w:szCs w:val="28"/>
        </w:rPr>
        <w:t>у</w:t>
      </w:r>
      <w:r w:rsidRPr="00F325E1">
        <w:rPr>
          <w:rFonts w:ascii="Times New Roman" w:hAnsi="Times New Roman"/>
          <w:sz w:val="28"/>
          <w:szCs w:val="28"/>
        </w:rPr>
        <w:t>велич</w:t>
      </w:r>
      <w:r>
        <w:rPr>
          <w:rFonts w:ascii="Times New Roman" w:hAnsi="Times New Roman"/>
          <w:sz w:val="28"/>
          <w:szCs w:val="28"/>
        </w:rPr>
        <w:t>ился</w:t>
      </w:r>
      <w:r w:rsidRPr="00F325E1">
        <w:rPr>
          <w:rFonts w:ascii="Times New Roman" w:hAnsi="Times New Roman"/>
          <w:sz w:val="28"/>
          <w:szCs w:val="28"/>
        </w:rPr>
        <w:t xml:space="preserve"> ФОТ муниципальных служащих на сумму 354,8 тыс. руб. </w:t>
      </w:r>
    </w:p>
    <w:p w:rsidR="00DC3982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По отделу образования уменьшение на сумму 13,7 тыс. руб. по муниципальным служащим </w:t>
      </w:r>
      <w:r>
        <w:rPr>
          <w:rFonts w:ascii="Times New Roman" w:hAnsi="Times New Roman"/>
          <w:sz w:val="28"/>
          <w:szCs w:val="28"/>
        </w:rPr>
        <w:t>произошло</w:t>
      </w:r>
      <w:r w:rsidRPr="00F325E1">
        <w:rPr>
          <w:rFonts w:ascii="Times New Roman" w:hAnsi="Times New Roman"/>
          <w:sz w:val="28"/>
          <w:szCs w:val="28"/>
        </w:rPr>
        <w:t xml:space="preserve"> из-за того что в 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году был уменьшен ФОТ  по отделу образования,  соответственно уменьшены стимулирующие выплаты.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F325E1">
        <w:rPr>
          <w:rFonts w:ascii="Times New Roman" w:hAnsi="Times New Roman"/>
          <w:sz w:val="28"/>
          <w:szCs w:val="28"/>
        </w:rPr>
        <w:t>меньшение ФОТ по работникам  отдела образования  на сумму 6,1 тыс. руб.  связано с переводом водителя на 0,75 ставки.</w:t>
      </w:r>
    </w:p>
    <w:p w:rsidR="00DC3982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Уменьшение ФОТ  в сумме 78,1</w:t>
      </w:r>
      <w:r w:rsidRPr="00F325E1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руб. по казенному учреждению «Эксплутационная служба», в связи с увеличением в 2015 году больничных листов  (в 2014 году – 2 б/л, в 2015 году- 8 б/л.)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325E1">
        <w:rPr>
          <w:rFonts w:ascii="Times New Roman" w:hAnsi="Times New Roman"/>
          <w:sz w:val="28"/>
          <w:szCs w:val="28"/>
        </w:rPr>
        <w:t>Увеличение ФОТ муниципальных учреждений образования в соответствии с Указами Президента Российской Федерации от 07.05.2012года № 597 «О мероприятиях по реализации государственной социальной политики» и от 01.06.2012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 xml:space="preserve">года № 761 «О национальной стратегии действий в интересах детей на 2012-2017годы» (средняя заработная плата доведена до уровня 100% педагогических работников образовательных учреждений к средней заработной плате в Архангельской области). 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 Уменьш</w:t>
      </w:r>
      <w:r>
        <w:rPr>
          <w:rFonts w:ascii="Times New Roman" w:hAnsi="Times New Roman"/>
          <w:sz w:val="28"/>
          <w:szCs w:val="28"/>
        </w:rPr>
        <w:t>ился</w:t>
      </w:r>
      <w:r w:rsidRPr="00F325E1">
        <w:rPr>
          <w:rFonts w:ascii="Times New Roman" w:hAnsi="Times New Roman"/>
          <w:sz w:val="28"/>
          <w:szCs w:val="28"/>
        </w:rPr>
        <w:t xml:space="preserve"> ФОТ за 9 мес.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года по муниципальному учреждению культуры МБУК «Яренский краеведческий музей» на сумму 71,2 тыс. руб.  В 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 xml:space="preserve">году выплачивались стимулирующие надбавки, премии, материальная помощь. 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  Увелич</w:t>
      </w:r>
      <w:r>
        <w:rPr>
          <w:rFonts w:ascii="Times New Roman" w:hAnsi="Times New Roman"/>
          <w:sz w:val="28"/>
          <w:szCs w:val="28"/>
        </w:rPr>
        <w:t>ился</w:t>
      </w:r>
      <w:r w:rsidRPr="00F325E1">
        <w:rPr>
          <w:rFonts w:ascii="Times New Roman" w:hAnsi="Times New Roman"/>
          <w:sz w:val="28"/>
          <w:szCs w:val="28"/>
        </w:rPr>
        <w:t xml:space="preserve"> ФОТ в МБУК ЦНКТ из-за передачи полномочий по культуре и переводу учреждений культуры с поселения на район с 01.03.2014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года.</w:t>
      </w:r>
    </w:p>
    <w:p w:rsidR="00DC3982" w:rsidRPr="00F325E1" w:rsidRDefault="00DC3982" w:rsidP="00F325E1">
      <w:pPr>
        <w:jc w:val="both"/>
        <w:rPr>
          <w:rFonts w:ascii="Times New Roman" w:hAnsi="Times New Roman"/>
          <w:sz w:val="28"/>
          <w:szCs w:val="28"/>
        </w:rPr>
      </w:pPr>
      <w:r w:rsidRPr="00F325E1">
        <w:rPr>
          <w:rFonts w:ascii="Times New Roman" w:hAnsi="Times New Roman"/>
          <w:sz w:val="28"/>
          <w:szCs w:val="28"/>
        </w:rPr>
        <w:t xml:space="preserve">       Уменьшение ФОТ в </w:t>
      </w:r>
      <w:r>
        <w:rPr>
          <w:rFonts w:ascii="Times New Roman" w:hAnsi="Times New Roman"/>
          <w:sz w:val="28"/>
          <w:szCs w:val="28"/>
        </w:rPr>
        <w:t>МБУК «Ленская межпоселенческая библиотека» на 2015 год произошло</w:t>
      </w:r>
      <w:r w:rsidRPr="00F325E1">
        <w:rPr>
          <w:rFonts w:ascii="Times New Roman" w:hAnsi="Times New Roman"/>
          <w:sz w:val="28"/>
          <w:szCs w:val="28"/>
        </w:rPr>
        <w:t xml:space="preserve"> в связи с уменьшением штатной численности работников учреждения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325E1">
        <w:rPr>
          <w:rFonts w:ascii="Times New Roman" w:hAnsi="Times New Roman"/>
          <w:sz w:val="28"/>
          <w:szCs w:val="28"/>
        </w:rPr>
        <w:t xml:space="preserve"> уменьшения ФОТ на 2015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25E1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.</w:t>
      </w:r>
    </w:p>
    <w:sectPr w:rsidR="00DC3982" w:rsidRPr="00F325E1" w:rsidSect="0051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2316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166F"/>
    <w:rsid w:val="000132D7"/>
    <w:rsid w:val="000138E1"/>
    <w:rsid w:val="00014101"/>
    <w:rsid w:val="00014F73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443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396D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86B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476B"/>
    <w:rsid w:val="0015651E"/>
    <w:rsid w:val="00156A48"/>
    <w:rsid w:val="001571CB"/>
    <w:rsid w:val="00157207"/>
    <w:rsid w:val="0015723F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49EC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2B64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A5"/>
    <w:rsid w:val="00221CEE"/>
    <w:rsid w:val="002231C6"/>
    <w:rsid w:val="00223384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522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C1C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13D4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512C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610F"/>
    <w:rsid w:val="003372C8"/>
    <w:rsid w:val="0033732D"/>
    <w:rsid w:val="00337347"/>
    <w:rsid w:val="0033755A"/>
    <w:rsid w:val="00341452"/>
    <w:rsid w:val="00342531"/>
    <w:rsid w:val="00342620"/>
    <w:rsid w:val="003435F8"/>
    <w:rsid w:val="00346637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75ECE"/>
    <w:rsid w:val="00376B87"/>
    <w:rsid w:val="00382AFB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293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00E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99E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54C4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3737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34EDC"/>
    <w:rsid w:val="0054132A"/>
    <w:rsid w:val="00542072"/>
    <w:rsid w:val="00542A3F"/>
    <w:rsid w:val="00542BCF"/>
    <w:rsid w:val="005433C6"/>
    <w:rsid w:val="0054342B"/>
    <w:rsid w:val="00543BAB"/>
    <w:rsid w:val="00544CEE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94E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92C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03C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8E0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929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30A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2D1"/>
    <w:rsid w:val="00A0555B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472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16CE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AA5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2316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4C3D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3FC"/>
    <w:rsid w:val="00CB3D7A"/>
    <w:rsid w:val="00CB4A0E"/>
    <w:rsid w:val="00CB6ABE"/>
    <w:rsid w:val="00CB7576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2FC0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982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4C17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16A0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5CF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5E1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7058"/>
    <w:rsid w:val="00F9736E"/>
    <w:rsid w:val="00F97B65"/>
    <w:rsid w:val="00F97F53"/>
    <w:rsid w:val="00FA0C0D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5AD7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2B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32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9"/>
    <w:qFormat/>
    <w:rsid w:val="00D165E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2B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165EC"/>
    <w:rPr>
      <w:rFonts w:ascii="Cambria" w:hAnsi="Cambria" w:cs="Times New Roman"/>
      <w:b/>
      <w:bCs/>
      <w:i/>
      <w:iCs/>
      <w:color w:val="4F81BD"/>
    </w:rPr>
  </w:style>
  <w:style w:type="paragraph" w:styleId="NoSpacing">
    <w:name w:val="No Spacing"/>
    <w:uiPriority w:val="99"/>
    <w:qFormat/>
    <w:rsid w:val="00B172C7"/>
    <w:rPr>
      <w:lang w:eastAsia="en-US"/>
    </w:rPr>
  </w:style>
  <w:style w:type="paragraph" w:styleId="ListParagraph">
    <w:name w:val="List Paragraph"/>
    <w:basedOn w:val="Normal"/>
    <w:uiPriority w:val="99"/>
    <w:qFormat/>
    <w:rsid w:val="005532BB"/>
    <w:pPr>
      <w:ind w:left="720"/>
      <w:contextualSpacing/>
    </w:pPr>
  </w:style>
  <w:style w:type="character" w:styleId="BookTitle">
    <w:name w:val="Book Title"/>
    <w:basedOn w:val="DefaultParagraphFont"/>
    <w:uiPriority w:val="99"/>
    <w:qFormat/>
    <w:rsid w:val="005532BB"/>
    <w:rPr>
      <w:rFonts w:cs="Times New Roman"/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266</TotalTime>
  <Pages>2</Pages>
  <Words>508</Words>
  <Characters>2901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2015-10-21T10:13:00Z</cp:lastPrinted>
  <dcterms:created xsi:type="dcterms:W3CDTF">2015-10-19T13:41:00Z</dcterms:created>
  <dcterms:modified xsi:type="dcterms:W3CDTF">2015-11-10T08:29:00Z</dcterms:modified>
</cp:coreProperties>
</file>